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33A3" w14:textId="77777777" w:rsidR="007650B2" w:rsidRPr="00FE135A" w:rsidRDefault="00E76EC8" w:rsidP="00FE135A">
      <w:pPr>
        <w:rPr>
          <w:rFonts w:ascii="Corbel" w:hAnsi="Corbel"/>
          <w:b/>
          <w:sz w:val="24"/>
          <w:szCs w:val="24"/>
        </w:rPr>
      </w:pPr>
      <w:bookmarkStart w:id="0" w:name="_Toc448087066"/>
      <w:bookmarkStart w:id="1" w:name="_Toc456699878"/>
      <w:r>
        <w:rPr>
          <w:rFonts w:ascii="Corbel" w:hAnsi="Corbel"/>
          <w:b/>
          <w:sz w:val="24"/>
          <w:szCs w:val="24"/>
        </w:rPr>
        <w:t>F</w:t>
      </w:r>
      <w:r w:rsidRPr="00FE135A">
        <w:rPr>
          <w:rFonts w:ascii="Corbel" w:hAnsi="Corbel"/>
          <w:b/>
          <w:sz w:val="24"/>
          <w:szCs w:val="24"/>
        </w:rPr>
        <w:t>ormat kerncompeten</w:t>
      </w:r>
      <w:r w:rsidRPr="0033289E">
        <w:rPr>
          <w:rFonts w:ascii="Corbel" w:hAnsi="Corbel"/>
          <w:b/>
          <w:sz w:val="24"/>
          <w:szCs w:val="24"/>
        </w:rPr>
        <w:t>ties</w:t>
      </w:r>
      <w:r w:rsidR="00FE135A" w:rsidRPr="00FE135A">
        <w:rPr>
          <w:rFonts w:ascii="Corbel" w:hAnsi="Corbel"/>
          <w:b/>
          <w:sz w:val="24"/>
          <w:szCs w:val="24"/>
        </w:rPr>
        <w:t xml:space="preserve"> </w:t>
      </w:r>
      <w:bookmarkEnd w:id="0"/>
      <w:bookmarkEnd w:id="1"/>
    </w:p>
    <w:p w14:paraId="4D6F33A4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4D6F33A7" w14:textId="77777777" w:rsidTr="001E36FF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4D6F33A5" w14:textId="77777777" w:rsidR="002445F6" w:rsidRDefault="00125F21" w:rsidP="008717D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33289E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Kerncompetentie</w:t>
            </w:r>
            <w:r w:rsidR="008717DD" w:rsidRPr="0033289E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1:</w:t>
            </w:r>
          </w:p>
          <w:p w14:paraId="6566AC8B" w14:textId="23D62D55" w:rsidR="00573DCA" w:rsidRPr="001B06B7" w:rsidRDefault="002445F6" w:rsidP="00573DCA">
            <w:pPr>
              <w:pStyle w:val="Lijstaline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</w:pPr>
            <w:r w:rsidRPr="00573DCA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 xml:space="preserve">Inschrijver heeft in de afgelopen </w:t>
            </w:r>
            <w:r w:rsidR="001B06B7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>3</w:t>
            </w:r>
            <w:r w:rsidRPr="00573DCA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 xml:space="preserve"> jaar ervaring opgedaan met </w:t>
            </w:r>
            <w:r w:rsidR="00573DCA" w:rsidRPr="001B06B7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 xml:space="preserve">de realisatie en exploitatie van openbare, publieke of semi-publieke laadpalen, tenminste 20 stuks binnen één referentie-opdracht. </w:t>
            </w:r>
          </w:p>
          <w:p w14:paraId="4D6F33A6" w14:textId="2EF64982" w:rsidR="00D155E8" w:rsidRPr="002445F6" w:rsidRDefault="00D155E8" w:rsidP="00C77F2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color w:val="FFFFFF" w:themeColor="background1"/>
                <w:sz w:val="16"/>
                <w:szCs w:val="16"/>
              </w:rPr>
            </w:pPr>
          </w:p>
        </w:tc>
      </w:tr>
      <w:tr w:rsidR="00D82414" w:rsidRPr="001A17B8" w14:paraId="4D6F33AA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A8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A9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4D6F33AE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AB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AC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6F33AD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4D6F33B2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4D6F33AF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B0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6F33B1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4D6F33B5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B3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B4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4D6F33B8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B6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B7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4D6F33BB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B9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BA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4D6F33BF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BC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Indien de referentie-opdracht is uitgevoerd door een specifieke deelnemer aan Samenwerkingsverband of specifieke Derde waarop door 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4D6F33BD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6F33BE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4D6F33C4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C0" w14:textId="77777777" w:rsidR="00D82414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>
              <w:rPr>
                <w:rFonts w:ascii="Corbel" w:hAnsi="Corbel"/>
                <w:sz w:val="16"/>
                <w:szCs w:val="16"/>
              </w:rPr>
              <w:t>blijkt:</w:t>
            </w:r>
          </w:p>
          <w:p w14:paraId="4D6F33C1" w14:textId="77777777" w:rsidR="00D82414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D6F33C2" w14:textId="77777777" w:rsidR="001E36FF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4D6F33C3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02A25" w:rsidRPr="001A17B8" w14:paraId="4D6F33C8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4D6F33C5" w14:textId="032418DD" w:rsidR="00702A25" w:rsidRPr="00702A25" w:rsidRDefault="002F11ED" w:rsidP="008410A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8410AC">
              <w:rPr>
                <w:rFonts w:ascii="Corbel" w:hAnsi="Corbel"/>
                <w:sz w:val="16"/>
                <w:szCs w:val="16"/>
              </w:rPr>
              <w:t xml:space="preserve">Heeft u bij de referentie-organisatie ervaring opgedaan met </w:t>
            </w:r>
            <w:r w:rsidR="008410AC">
              <w:rPr>
                <w:rFonts w:ascii="Corbel" w:hAnsi="Corbel"/>
                <w:sz w:val="16"/>
                <w:szCs w:val="16"/>
              </w:rPr>
              <w:t>de</w:t>
            </w:r>
            <w:r w:rsidR="008410AC" w:rsidRPr="008410AC">
              <w:rPr>
                <w:rFonts w:ascii="Corbel" w:hAnsi="Corbel"/>
                <w:sz w:val="16"/>
                <w:szCs w:val="16"/>
              </w:rPr>
              <w:t xml:space="preserve"> realisatie en exploitatie van openbare, publieke of semi-publieke laadpalen</w:t>
            </w:r>
            <w:r w:rsidR="008410AC">
              <w:rPr>
                <w:rFonts w:ascii="Corbel" w:hAnsi="Corbel"/>
                <w:sz w:val="16"/>
                <w:szCs w:val="16"/>
              </w:rPr>
              <w:t>?</w:t>
            </w:r>
          </w:p>
        </w:tc>
        <w:tc>
          <w:tcPr>
            <w:tcW w:w="3941" w:type="dxa"/>
            <w:shd w:val="clear" w:color="auto" w:fill="auto"/>
          </w:tcPr>
          <w:p w14:paraId="4D6F33C6" w14:textId="77777777" w:rsidR="00702A25" w:rsidRPr="00376FA8" w:rsidRDefault="00A07016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05977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A25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087AF2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702A25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3C7" w14:textId="6F867D6B" w:rsidR="00702A25" w:rsidRPr="001A17B8" w:rsidRDefault="00A07016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513678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2A25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087AF2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702A25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="008410AC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EE41B6">
              <w:rPr>
                <w:rFonts w:ascii="Corbel" w:eastAsia="MS Gothic" w:hAnsi="Corbel"/>
                <w:sz w:val="16"/>
                <w:szCs w:val="16"/>
              </w:rPr>
              <w:t xml:space="preserve">; </w:t>
            </w:r>
            <w:r w:rsidR="00425AC6" w:rsidRPr="00425AC6">
              <w:rPr>
                <w:rFonts w:ascii="Corbel" w:eastAsia="MS Gothic" w:hAnsi="Corbel"/>
                <w:sz w:val="16"/>
                <w:szCs w:val="16"/>
              </w:rPr>
              <w:t>dan voldoet u niet aan de geschiktheidseisen en wordt uw aanmelding terzijde gelegd.</w:t>
            </w:r>
          </w:p>
        </w:tc>
      </w:tr>
      <w:tr w:rsidR="00520270" w:rsidRPr="001A17B8" w14:paraId="4D6F33CF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59D32606" w14:textId="10530A2C" w:rsidR="00425AC6" w:rsidRPr="008410AC" w:rsidRDefault="00425AC6" w:rsidP="00425A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ascii="Corbel" w:hAnsi="Corbel"/>
                <w:sz w:val="16"/>
                <w:szCs w:val="16"/>
              </w:rPr>
              <w:t>Was er bij de referentieopdracht sprake van</w:t>
            </w:r>
            <w:r w:rsidRPr="008410AC">
              <w:rPr>
                <w:rFonts w:ascii="Corbel" w:hAnsi="Corbel"/>
                <w:sz w:val="16"/>
                <w:szCs w:val="16"/>
              </w:rPr>
              <w:t xml:space="preserve"> tenminste 20 stuks binnen één referentie-opdracht. </w:t>
            </w:r>
          </w:p>
          <w:p w14:paraId="4D6F33CC" w14:textId="7E621A40" w:rsidR="002F11ED" w:rsidRPr="002F11ED" w:rsidRDefault="002F11ED" w:rsidP="002F11E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4D6F33CD" w14:textId="77777777" w:rsidR="002F11ED" w:rsidRPr="00376FA8" w:rsidRDefault="00A07016" w:rsidP="002F11E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2033075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1ED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2F11ED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2F11ED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3CE" w14:textId="749F8CE2" w:rsidR="00520270" w:rsidRPr="00520270" w:rsidRDefault="00A07016" w:rsidP="002F11E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92399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1ED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2F11ED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2F11ED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="00425AC6" w:rsidRPr="00425AC6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425AC6">
              <w:rPr>
                <w:rFonts w:ascii="Corbel" w:eastAsia="MS Gothic" w:hAnsi="Corbel"/>
                <w:sz w:val="16"/>
                <w:szCs w:val="16"/>
              </w:rPr>
              <w:t xml:space="preserve">; </w:t>
            </w:r>
            <w:r w:rsidR="00425AC6" w:rsidRPr="00425AC6">
              <w:rPr>
                <w:rFonts w:ascii="Corbel" w:eastAsia="MS Gothic" w:hAnsi="Corbel"/>
                <w:sz w:val="16"/>
                <w:szCs w:val="16"/>
              </w:rPr>
              <w:t>dan voldoet u niet aan de geschiktheidseisen en wordt uw aanmelding terzijde gelegd.</w:t>
            </w:r>
          </w:p>
        </w:tc>
      </w:tr>
      <w:tr w:rsidR="007650B2" w:rsidRPr="001A17B8" w14:paraId="4D6F33DA" w14:textId="77777777" w:rsidTr="001E36FF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4D6F33D4" w14:textId="77777777" w:rsidR="00376FA8" w:rsidRPr="001A17B8" w:rsidRDefault="007650B2" w:rsidP="0033289E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is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 w:rsidR="00D82414">
              <w:rPr>
                <w:rFonts w:ascii="Corbel" w:hAnsi="Corbel"/>
                <w:sz w:val="16"/>
                <w:szCs w:val="16"/>
              </w:rPr>
              <w:t>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 w:rsidR="0033289E">
              <w:rPr>
                <w:rFonts w:ascii="Corbel" w:hAnsi="Corbel"/>
                <w:sz w:val="16"/>
                <w:szCs w:val="16"/>
              </w:rPr>
              <w:t>60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</w:t>
            </w:r>
            <w:r w:rsidR="0033289E">
              <w:rPr>
                <w:rFonts w:ascii="Corbel" w:hAnsi="Corbel"/>
                <w:sz w:val="16"/>
                <w:szCs w:val="16"/>
              </w:rPr>
              <w:t xml:space="preserve">atum voor het indienen van de </w:t>
            </w:r>
            <w:r w:rsidR="00D82414" w:rsidRPr="0033289E">
              <w:rPr>
                <w:rFonts w:ascii="Corbel" w:hAnsi="Corbel"/>
                <w:sz w:val="16"/>
                <w:szCs w:val="16"/>
              </w:rPr>
              <w:t>Inschrijving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. De complete </w:t>
            </w:r>
            <w:r w:rsidR="00D82414">
              <w:rPr>
                <w:rFonts w:ascii="Corbel" w:hAnsi="Corbel"/>
                <w:sz w:val="16"/>
                <w:szCs w:val="16"/>
              </w:rPr>
              <w:t>referentie-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="00D82414"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 w:rsidR="00D82414">
              <w:rPr>
                <w:rFonts w:ascii="Corbel" w:hAnsi="Corbel"/>
                <w:sz w:val="16"/>
                <w:szCs w:val="16"/>
              </w:rPr>
              <w:t>op heeft moeten</w:t>
            </w:r>
            <w:r w:rsidR="00D82414"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 w:rsidR="00D82414"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4D6F33D5" w14:textId="77777777" w:rsidR="00376FA8" w:rsidRPr="00376FA8" w:rsidRDefault="00A07016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087AF2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376FA8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3D6" w14:textId="77777777" w:rsidR="007650B2" w:rsidRDefault="00A07016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087AF2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376FA8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="00376FA8" w:rsidRPr="00376FA8">
              <w:rPr>
                <w:rFonts w:ascii="Corbel" w:hAnsi="Corbel"/>
                <w:sz w:val="16"/>
                <w:szCs w:val="16"/>
                <w:highlight w:val="lightGray"/>
              </w:rPr>
              <w:t xml:space="preserve"> </w:t>
            </w:r>
          </w:p>
          <w:p w14:paraId="4D6F33D7" w14:textId="77777777" w:rsidR="00376FA8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D6F33D8" w14:textId="77777777" w:rsidR="00376FA8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D6F33D9" w14:textId="77777777" w:rsidR="00376FA8" w:rsidRPr="00376FA8" w:rsidRDefault="00376FA8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4D6F33DD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4D6F33DB" w14:textId="77777777" w:rsidR="00D82414" w:rsidRPr="001A17B8" w:rsidRDefault="001E36FF" w:rsidP="00376FA8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4D6F33DC" w14:textId="3933E5B5" w:rsidR="001E36FF" w:rsidRPr="00376FA8" w:rsidRDefault="001E36F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  <w:r w:rsidR="00083E7F">
              <w:rPr>
                <w:rFonts w:ascii="Corbel" w:hAnsi="Corbel"/>
                <w:sz w:val="16"/>
                <w:szCs w:val="16"/>
                <w:highlight w:val="lightGray"/>
              </w:rPr>
              <w:t xml:space="preserve"> (dit moet in de afgelopen 3 jaar zijn geweest)</w:t>
            </w:r>
          </w:p>
        </w:tc>
      </w:tr>
      <w:tr w:rsidR="007650B2" w:rsidRPr="001A17B8" w14:paraId="4D6F33DF" w14:textId="77777777" w:rsidTr="001E36FF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4D6F33DE" w14:textId="77777777" w:rsidR="007650B2" w:rsidRPr="001A17B8" w:rsidRDefault="00E76E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="007650B2"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7650B2" w:rsidRPr="001A17B8" w14:paraId="4D6F33E6" w14:textId="77777777" w:rsidTr="001E36FF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4D6F33E0" w14:textId="77777777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33289E"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="00D82414" w:rsidRPr="0033289E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verklaart, door het naar volle tevreden</w:t>
            </w:r>
            <w:r w:rsidR="00376FA8">
              <w:rPr>
                <w:rFonts w:ascii="Corbel" w:hAnsi="Corbel"/>
                <w:sz w:val="16"/>
                <w:szCs w:val="16"/>
                <w:lang w:val="nl-NL"/>
              </w:rPr>
              <w:t xml:space="preserve">heid 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>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 w:rsidR="00D82414"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4D6F33E1" w14:textId="77777777" w:rsidR="007650B2" w:rsidRPr="001A17B8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D6F33E2" w14:textId="77777777" w:rsidR="008717DD" w:rsidRPr="00376FA8" w:rsidRDefault="007650B2" w:rsidP="00D82414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 w:rsidR="00D82414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4D6F33E3" w14:textId="77777777" w:rsidR="00376FA8" w:rsidRPr="00376FA8" w:rsidRDefault="00A07016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087AF2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376FA8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3E4" w14:textId="77777777" w:rsidR="007650B2" w:rsidRPr="001A17B8" w:rsidRDefault="00A07016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 w:rsidR="00087AF2"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="00376FA8"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="00376FA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  <w:p w14:paraId="4D6F33E5" w14:textId="77777777" w:rsidR="007650B2" w:rsidRPr="001A17B8" w:rsidRDefault="007650B2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4D6F33E7" w14:textId="243444BC" w:rsidR="00EE41B6" w:rsidRDefault="00EE41B6" w:rsidP="007650B2">
      <w:pPr>
        <w:spacing w:after="200" w:line="276" w:lineRule="auto"/>
      </w:pPr>
    </w:p>
    <w:p w14:paraId="043D9979" w14:textId="77777777" w:rsidR="00EE41B6" w:rsidRDefault="00EE41B6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2F11ED" w:rsidRPr="00CF3901" w14:paraId="4D6F33EA" w14:textId="77777777" w:rsidTr="00996ED3">
        <w:trPr>
          <w:trHeight w:val="454"/>
          <w:jc w:val="center"/>
        </w:trPr>
        <w:tc>
          <w:tcPr>
            <w:tcW w:w="9017" w:type="dxa"/>
            <w:gridSpan w:val="2"/>
            <w:shd w:val="clear" w:color="auto" w:fill="002060"/>
            <w:vAlign w:val="center"/>
          </w:tcPr>
          <w:p w14:paraId="4D6F33E8" w14:textId="77777777" w:rsidR="002F11ED" w:rsidRDefault="004508EB" w:rsidP="00996ED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>Ke</w:t>
            </w:r>
            <w:r w:rsidR="002F11ED" w:rsidRPr="0033289E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rncompetentie</w:t>
            </w:r>
            <w:r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 2</w:t>
            </w:r>
            <w:r w:rsidR="002F11ED" w:rsidRPr="0033289E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:</w:t>
            </w:r>
          </w:p>
          <w:p w14:paraId="75C8996F" w14:textId="2A275654" w:rsidR="00D743DA" w:rsidRPr="00D743DA" w:rsidRDefault="004508EB" w:rsidP="00D743DA">
            <w:pPr>
              <w:pStyle w:val="Lijstalinea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</w:pPr>
            <w:r w:rsidRPr="00D743DA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 xml:space="preserve">Inschrijver heeft in de afgelopen </w:t>
            </w:r>
            <w:r w:rsidR="00D743DA" w:rsidRPr="00D743DA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>3</w:t>
            </w:r>
            <w:r w:rsidRPr="00D743DA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 xml:space="preserve"> jaar ervaring met </w:t>
            </w:r>
            <w:r w:rsidR="008026B3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 xml:space="preserve">de </w:t>
            </w:r>
            <w:r w:rsidR="00D743DA" w:rsidRPr="00D743DA">
              <w:rPr>
                <w:rFonts w:ascii="Corbel" w:hAnsi="Corbel"/>
                <w:color w:val="FFFFFF" w:themeColor="background1"/>
                <w:sz w:val="16"/>
                <w:szCs w:val="16"/>
                <w:lang w:val="nl-NL"/>
              </w:rPr>
              <w:t>realisatie en exploitatie van PV-systemen met een opgesteld vermogen van minimaal 500 kWp binnen één referentie-opdracht.</w:t>
            </w:r>
          </w:p>
          <w:p w14:paraId="4D6F33E9" w14:textId="2BB3289E" w:rsidR="002F11ED" w:rsidRPr="002445F6" w:rsidRDefault="004508EB" w:rsidP="00996ED3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color w:val="FFFFFF" w:themeColor="background1"/>
                <w:sz w:val="16"/>
                <w:szCs w:val="16"/>
              </w:rPr>
            </w:pPr>
            <w:r w:rsidRPr="004508EB">
              <w:rPr>
                <w:rFonts w:ascii="Corbel" w:hAnsi="Corbel"/>
                <w:color w:val="FFFFFF" w:themeColor="background1"/>
                <w:sz w:val="16"/>
                <w:szCs w:val="16"/>
              </w:rPr>
              <w:t>.</w:t>
            </w:r>
          </w:p>
        </w:tc>
      </w:tr>
      <w:tr w:rsidR="002F11ED" w:rsidRPr="001A17B8" w14:paraId="4D6F33ED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3EB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EC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2F11ED" w:rsidRPr="001A17B8" w14:paraId="4D6F33F1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3EE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EF" w14:textId="77777777" w:rsidR="002F11ED" w:rsidRPr="001E36FF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6F33F0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2F11ED" w:rsidRPr="001A17B8" w14:paraId="4D6F33F5" w14:textId="77777777" w:rsidTr="00996ED3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4D6F33F2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F3" w14:textId="77777777" w:rsidR="002F11ED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6F33F4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2F11ED" w:rsidRPr="001A17B8" w14:paraId="4D6F33F8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3F6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F7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2F11ED" w:rsidRPr="001A17B8" w14:paraId="4D6F33FB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3F9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FA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2F11ED" w:rsidRPr="001A17B8" w14:paraId="4D6F33FE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3FC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D6F33FD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2F11ED" w:rsidRPr="001A17B8" w14:paraId="4D6F3402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3FF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Indien de referentie-opdracht is uitgevoerd door een specifieke deelnemer aan Samenwerkingsverband of specifieke Derde waarop door 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4D6F3400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6F3401" w14:textId="77777777" w:rsidR="002F11ED" w:rsidRPr="001A17B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2F11ED" w:rsidRPr="001A17B8" w14:paraId="4D6F3407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403" w14:textId="77777777" w:rsidR="002F11ED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>
              <w:rPr>
                <w:rFonts w:ascii="Corbel" w:hAnsi="Corbel"/>
                <w:sz w:val="16"/>
                <w:szCs w:val="16"/>
              </w:rPr>
              <w:t>vraagde kerncompetentie blijkt:</w:t>
            </w:r>
          </w:p>
          <w:p w14:paraId="4D6F3404" w14:textId="77777777" w:rsidR="002F11ED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D6F3405" w14:textId="77777777" w:rsidR="002F11ED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  <w:tc>
          <w:tcPr>
            <w:tcW w:w="3941" w:type="dxa"/>
            <w:shd w:val="clear" w:color="auto" w:fill="auto"/>
          </w:tcPr>
          <w:p w14:paraId="4D6F3406" w14:textId="77777777" w:rsidR="002F11ED" w:rsidRPr="00376FA8" w:rsidRDefault="002F11ED" w:rsidP="00996ED3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48613C" w:rsidRPr="001A17B8" w14:paraId="4D6F340B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4D6F3408" w14:textId="6E40E688" w:rsidR="0048613C" w:rsidRPr="004508EB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2F11ED">
              <w:rPr>
                <w:rFonts w:ascii="Corbel" w:hAnsi="Corbel"/>
                <w:sz w:val="16"/>
                <w:szCs w:val="16"/>
              </w:rPr>
              <w:t xml:space="preserve">Heeft u bij de referentie-organisatie ervaring opgedaan </w:t>
            </w:r>
            <w:r w:rsidRPr="004508EB">
              <w:rPr>
                <w:rFonts w:ascii="Corbel" w:hAnsi="Corbel"/>
                <w:sz w:val="16"/>
                <w:szCs w:val="16"/>
              </w:rPr>
              <w:t xml:space="preserve">met </w:t>
            </w:r>
            <w:r>
              <w:rPr>
                <w:rFonts w:ascii="Corbel" w:hAnsi="Corbel"/>
                <w:sz w:val="16"/>
                <w:szCs w:val="16"/>
              </w:rPr>
              <w:t xml:space="preserve">de </w:t>
            </w:r>
            <w:r w:rsidRPr="00C06F0A">
              <w:rPr>
                <w:rFonts w:ascii="Corbel" w:hAnsi="Corbel"/>
                <w:sz w:val="16"/>
                <w:szCs w:val="16"/>
              </w:rPr>
              <w:t>realisatie en exploitatie van PV-systemen</w:t>
            </w:r>
          </w:p>
        </w:tc>
        <w:tc>
          <w:tcPr>
            <w:tcW w:w="3941" w:type="dxa"/>
            <w:shd w:val="clear" w:color="auto" w:fill="auto"/>
          </w:tcPr>
          <w:p w14:paraId="085CCE55" w14:textId="77777777" w:rsidR="0048613C" w:rsidRPr="00376FA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514834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40A" w14:textId="6B645A5C" w:rsidR="0048613C" w:rsidRPr="001A17B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76969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Pr="00425AC6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; </w:t>
            </w:r>
            <w:r w:rsidRPr="00425AC6">
              <w:rPr>
                <w:rFonts w:ascii="Corbel" w:eastAsia="MS Gothic" w:hAnsi="Corbel"/>
                <w:sz w:val="16"/>
                <w:szCs w:val="16"/>
              </w:rPr>
              <w:t>dan voldoet u niet aan de geschiktheidseisen en wordt uw aanmelding terzijde gelegd.</w:t>
            </w:r>
          </w:p>
        </w:tc>
      </w:tr>
      <w:tr w:rsidR="0048613C" w:rsidRPr="001A17B8" w14:paraId="7420D20E" w14:textId="77777777" w:rsidTr="00996ED3">
        <w:trPr>
          <w:jc w:val="center"/>
        </w:trPr>
        <w:tc>
          <w:tcPr>
            <w:tcW w:w="5076" w:type="dxa"/>
            <w:shd w:val="clear" w:color="auto" w:fill="auto"/>
          </w:tcPr>
          <w:p w14:paraId="7A9A14E6" w14:textId="1A775253" w:rsidR="0048613C" w:rsidRPr="002F11ED" w:rsidRDefault="0048613C" w:rsidP="0048613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48613C">
              <w:rPr>
                <w:rFonts w:ascii="Corbel" w:hAnsi="Corbel"/>
                <w:sz w:val="16"/>
                <w:szCs w:val="16"/>
              </w:rPr>
              <w:t xml:space="preserve">Was er sprake van </w:t>
            </w:r>
            <w:r w:rsidRPr="0048613C">
              <w:rPr>
                <w:rFonts w:ascii="Corbel" w:hAnsi="Corbel"/>
                <w:sz w:val="16"/>
                <w:szCs w:val="16"/>
              </w:rPr>
              <w:t>PV-systemen  met een opgesteld vermogen van minimaal 500 kWp binnen één referentie-opdracht.</w:t>
            </w:r>
          </w:p>
        </w:tc>
        <w:tc>
          <w:tcPr>
            <w:tcW w:w="3941" w:type="dxa"/>
            <w:shd w:val="clear" w:color="auto" w:fill="auto"/>
          </w:tcPr>
          <w:p w14:paraId="73DA4B01" w14:textId="77777777" w:rsidR="0048613C" w:rsidRPr="00376FA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83490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0420A9DA" w14:textId="187C6E1C" w:rsidR="0048613C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88522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Pr="00425AC6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>
              <w:rPr>
                <w:rFonts w:ascii="Corbel" w:eastAsia="MS Gothic" w:hAnsi="Corbel"/>
                <w:sz w:val="16"/>
                <w:szCs w:val="16"/>
              </w:rPr>
              <w:t xml:space="preserve">; </w:t>
            </w:r>
            <w:r w:rsidRPr="00425AC6">
              <w:rPr>
                <w:rFonts w:ascii="Corbel" w:eastAsia="MS Gothic" w:hAnsi="Corbel"/>
                <w:sz w:val="16"/>
                <w:szCs w:val="16"/>
              </w:rPr>
              <w:t>dan voldoet u niet aan de geschiktheidseisen en wordt uw aanmelding terzijde gelegd.</w:t>
            </w:r>
          </w:p>
        </w:tc>
      </w:tr>
      <w:tr w:rsidR="0048613C" w:rsidRPr="001A17B8" w14:paraId="4D6F3412" w14:textId="77777777" w:rsidTr="00996ED3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4D6F340C" w14:textId="77777777" w:rsidR="0048613C" w:rsidRPr="001A17B8" w:rsidRDefault="0048613C" w:rsidP="0048613C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</w:t>
            </w:r>
            <w:r>
              <w:rPr>
                <w:rFonts w:ascii="Corbel" w:hAnsi="Corbel"/>
                <w:sz w:val="16"/>
                <w:szCs w:val="16"/>
              </w:rPr>
              <w:t>-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organisatie verricht in de periode van </w:t>
            </w:r>
            <w:r>
              <w:rPr>
                <w:rFonts w:ascii="Corbel" w:hAnsi="Corbel"/>
                <w:sz w:val="16"/>
                <w:szCs w:val="16"/>
              </w:rPr>
              <w:t>60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</w:t>
            </w:r>
            <w:r>
              <w:rPr>
                <w:rFonts w:ascii="Corbel" w:hAnsi="Corbel"/>
                <w:sz w:val="16"/>
                <w:szCs w:val="16"/>
              </w:rPr>
              <w:t xml:space="preserve">atum voor het indienen van de </w:t>
            </w:r>
            <w:r w:rsidRPr="0033289E">
              <w:rPr>
                <w:rFonts w:ascii="Corbel" w:hAnsi="Corbel"/>
                <w:sz w:val="16"/>
                <w:szCs w:val="16"/>
              </w:rPr>
              <w:t>Inschrijving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. De complete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opdracht hoeft nog niet volledig te zijn afgerond, maar de ond</w:t>
            </w:r>
            <w:r>
              <w:rPr>
                <w:rFonts w:ascii="Corbel" w:hAnsi="Corbel"/>
                <w:sz w:val="16"/>
                <w:szCs w:val="16"/>
              </w:rPr>
              <w:t xml:space="preserve">erdelen waar de kerncompetentie 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betrekking </w:t>
            </w:r>
            <w:r>
              <w:rPr>
                <w:rFonts w:ascii="Corbel" w:hAnsi="Corbel"/>
                <w:sz w:val="16"/>
                <w:szCs w:val="16"/>
              </w:rPr>
              <w:t>op heeft moeten</w:t>
            </w:r>
            <w:r w:rsidRPr="00BC7775">
              <w:rPr>
                <w:rFonts w:ascii="Corbel" w:hAnsi="Corbel"/>
                <w:sz w:val="16"/>
                <w:szCs w:val="16"/>
              </w:rPr>
              <w:t xml:space="preserve"> wel</w:t>
            </w:r>
            <w:r>
              <w:rPr>
                <w:rFonts w:ascii="Corbel" w:hAnsi="Corbel"/>
                <w:sz w:val="16"/>
                <w:szCs w:val="16"/>
              </w:rPr>
              <w:t xml:space="preserve">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4D6F340D" w14:textId="77777777" w:rsidR="0048613C" w:rsidRPr="00376FA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512293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40E" w14:textId="77777777" w:rsidR="0048613C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-141801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Pr="00376FA8">
              <w:rPr>
                <w:rFonts w:ascii="Corbel" w:hAnsi="Corbel"/>
                <w:sz w:val="16"/>
                <w:szCs w:val="16"/>
                <w:highlight w:val="lightGray"/>
              </w:rPr>
              <w:t xml:space="preserve"> </w:t>
            </w:r>
          </w:p>
          <w:p w14:paraId="4D6F340F" w14:textId="77777777" w:rsidR="0048613C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D6F3410" w14:textId="77777777" w:rsidR="0048613C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D6F3411" w14:textId="77777777" w:rsidR="0048613C" w:rsidRPr="00376FA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48613C" w:rsidRPr="001A17B8" w14:paraId="4D6F3415" w14:textId="77777777" w:rsidTr="00996ED3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4D6F3413" w14:textId="77777777" w:rsidR="0048613C" w:rsidRPr="001A17B8" w:rsidRDefault="0048613C" w:rsidP="0048613C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4D6F3414" w14:textId="0A4C14E2" w:rsidR="0048613C" w:rsidRPr="00376FA8" w:rsidRDefault="00A07016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  <w:r>
              <w:rPr>
                <w:rFonts w:ascii="Corbel" w:hAnsi="Corbel"/>
                <w:sz w:val="16"/>
                <w:szCs w:val="16"/>
                <w:highlight w:val="lightGray"/>
              </w:rPr>
              <w:t xml:space="preserve"> (dit moet in de afgelopen 3 jaar zijn geweest)</w:t>
            </w:r>
          </w:p>
        </w:tc>
      </w:tr>
      <w:tr w:rsidR="0048613C" w:rsidRPr="001A17B8" w14:paraId="4D6F3417" w14:textId="77777777" w:rsidTr="00996ED3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4D6F3416" w14:textId="77777777" w:rsidR="0048613C" w:rsidRPr="001A17B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Pr="001A17B8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48613C" w:rsidRPr="001A17B8" w14:paraId="4D6F341E" w14:textId="77777777" w:rsidTr="00996ED3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4D6F3418" w14:textId="77777777" w:rsidR="0048613C" w:rsidRPr="001A17B8" w:rsidRDefault="0048613C" w:rsidP="0048613C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33289E">
              <w:rPr>
                <w:rFonts w:ascii="Corbel" w:hAnsi="Corbel"/>
                <w:sz w:val="16"/>
                <w:szCs w:val="16"/>
                <w:lang w:val="nl-NL"/>
              </w:rPr>
              <w:t xml:space="preserve">Inschrijver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verklaart, door het naar volle tevreden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heid uitvoeren van deze referentie-o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4D6F3419" w14:textId="77777777" w:rsidR="0048613C" w:rsidRPr="001A17B8" w:rsidRDefault="0048613C" w:rsidP="0048613C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4D6F341A" w14:textId="77777777" w:rsidR="0048613C" w:rsidRPr="00376FA8" w:rsidRDefault="0048613C" w:rsidP="0048613C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376FA8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4D6F341B" w14:textId="77777777" w:rsidR="0048613C" w:rsidRPr="00376FA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925316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Ja</w:t>
            </w:r>
          </w:p>
          <w:p w14:paraId="4D6F341C" w14:textId="77777777" w:rsidR="0048613C" w:rsidRPr="001A17B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  <w:highlight w:val="lightGray"/>
                </w:rPr>
                <w:id w:val="52860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6FA8">
                  <w:rPr>
                    <w:rFonts w:ascii="MS Gothic" w:eastAsia="MS Gothic" w:hAnsi="MS Gothic" w:hint="eastAsia"/>
                    <w:sz w:val="16"/>
                    <w:szCs w:val="16"/>
                    <w:highlight w:val="lightGray"/>
                  </w:rPr>
                  <w:t>☐</w:t>
                </w:r>
              </w:sdtContent>
            </w:sdt>
            <w:r>
              <w:rPr>
                <w:rFonts w:ascii="Corbel" w:eastAsia="MS Gothic" w:hAnsi="Corbel"/>
                <w:sz w:val="16"/>
                <w:szCs w:val="16"/>
                <w:highlight w:val="lightGray"/>
              </w:rPr>
              <w:t xml:space="preserve"> </w:t>
            </w:r>
            <w:r w:rsidRPr="00376FA8">
              <w:rPr>
                <w:rFonts w:ascii="Corbel" w:eastAsia="MS Gothic" w:hAnsi="Corbel"/>
                <w:sz w:val="16"/>
                <w:szCs w:val="16"/>
                <w:highlight w:val="lightGray"/>
              </w:rPr>
              <w:t>Nee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  <w:p w14:paraId="4D6F341D" w14:textId="77777777" w:rsidR="0048613C" w:rsidRPr="001A17B8" w:rsidRDefault="0048613C" w:rsidP="0048613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4D6F341F" w14:textId="77777777" w:rsidR="00287178" w:rsidRDefault="00287178" w:rsidP="007650B2">
      <w:pPr>
        <w:spacing w:after="200" w:line="276" w:lineRule="auto"/>
      </w:pPr>
    </w:p>
    <w:sectPr w:rsidR="00287178" w:rsidSect="00376FA8">
      <w:footerReference w:type="default" r:id="rId10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71B45" w14:textId="77777777" w:rsidR="003E22DD" w:rsidRDefault="003E22DD" w:rsidP="00A57DF0">
      <w:pPr>
        <w:spacing w:line="240" w:lineRule="auto"/>
      </w:pPr>
      <w:r>
        <w:separator/>
      </w:r>
    </w:p>
  </w:endnote>
  <w:endnote w:type="continuationSeparator" w:id="0">
    <w:p w14:paraId="1A7AFEE8" w14:textId="77777777" w:rsidR="003E22DD" w:rsidRDefault="003E22DD" w:rsidP="00A5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EndPr/>
    <w:sdtContent>
      <w:p w14:paraId="4D6F3424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C77F2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4D6F3425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C07D" w14:textId="77777777" w:rsidR="003E22DD" w:rsidRDefault="003E22DD" w:rsidP="00A57DF0">
      <w:pPr>
        <w:spacing w:line="240" w:lineRule="auto"/>
      </w:pPr>
      <w:r>
        <w:separator/>
      </w:r>
    </w:p>
  </w:footnote>
  <w:footnote w:type="continuationSeparator" w:id="0">
    <w:p w14:paraId="0A8FA515" w14:textId="77777777" w:rsidR="003E22DD" w:rsidRDefault="003E22DD" w:rsidP="00A57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E6E91"/>
    <w:multiLevelType w:val="hybridMultilevel"/>
    <w:tmpl w:val="38AC6B92"/>
    <w:lvl w:ilvl="0" w:tplc="56BCC1E4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313F73"/>
    <w:multiLevelType w:val="hybridMultilevel"/>
    <w:tmpl w:val="6AE408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14D72"/>
    <w:multiLevelType w:val="hybridMultilevel"/>
    <w:tmpl w:val="6AE408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33FFB"/>
    <w:multiLevelType w:val="hybridMultilevel"/>
    <w:tmpl w:val="6AE408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E72FA"/>
    <w:multiLevelType w:val="hybridMultilevel"/>
    <w:tmpl w:val="6AE408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7C5"/>
    <w:rsid w:val="00064E11"/>
    <w:rsid w:val="00083E7F"/>
    <w:rsid w:val="00087AF2"/>
    <w:rsid w:val="000A5C56"/>
    <w:rsid w:val="00100A15"/>
    <w:rsid w:val="00125F21"/>
    <w:rsid w:val="001B06B7"/>
    <w:rsid w:val="001E36FF"/>
    <w:rsid w:val="001E7D8F"/>
    <w:rsid w:val="002445F6"/>
    <w:rsid w:val="002477C5"/>
    <w:rsid w:val="00287178"/>
    <w:rsid w:val="002F11ED"/>
    <w:rsid w:val="003248F2"/>
    <w:rsid w:val="003265BB"/>
    <w:rsid w:val="0033289E"/>
    <w:rsid w:val="00376002"/>
    <w:rsid w:val="00376FA8"/>
    <w:rsid w:val="003E22DD"/>
    <w:rsid w:val="004045F0"/>
    <w:rsid w:val="00425AC6"/>
    <w:rsid w:val="004508EB"/>
    <w:rsid w:val="0048613C"/>
    <w:rsid w:val="00520270"/>
    <w:rsid w:val="00573DCA"/>
    <w:rsid w:val="00632837"/>
    <w:rsid w:val="006D3415"/>
    <w:rsid w:val="00702A25"/>
    <w:rsid w:val="007650B2"/>
    <w:rsid w:val="007B2A9F"/>
    <w:rsid w:val="008026B3"/>
    <w:rsid w:val="008410AC"/>
    <w:rsid w:val="008717DD"/>
    <w:rsid w:val="008A5C68"/>
    <w:rsid w:val="00904410"/>
    <w:rsid w:val="009143A4"/>
    <w:rsid w:val="00A07016"/>
    <w:rsid w:val="00A57DF0"/>
    <w:rsid w:val="00C06F0A"/>
    <w:rsid w:val="00C12F22"/>
    <w:rsid w:val="00C77F22"/>
    <w:rsid w:val="00D155E8"/>
    <w:rsid w:val="00D743DA"/>
    <w:rsid w:val="00D82414"/>
    <w:rsid w:val="00E76EC8"/>
    <w:rsid w:val="00EE41B6"/>
    <w:rsid w:val="00FE135A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F33A3"/>
  <w15:docId w15:val="{C62ACBB2-8474-4510-B192-A2242D46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,Opsomtekens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,Opsomtekens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Kennisdomeinen\0.%20Aanbestedingstemplates\9.%20Overige%20veel%20voorkomende%20bijlagen\7jan20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3" ma:contentTypeDescription="Een nieuw document maken." ma:contentTypeScope="" ma:versionID="0e180d3e5e1f851dcee95058b12c1982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351b5cef38d80a8b08f3f2fdef5cfd90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47E906-DA3F-4158-A42D-CC74BC9A9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1E2FCA-D050-4355-800C-53EA22FF1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E21549-40D0-4FE3-BED6-738132D39A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7jan20_Bijlage Format kerncompetenties</Template>
  <TotalTime>108</TotalTime>
  <Pages>2</Pages>
  <Words>650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van der Linden</dc:creator>
  <cp:lastModifiedBy>Pauline Bos</cp:lastModifiedBy>
  <cp:revision>13</cp:revision>
  <dcterms:created xsi:type="dcterms:W3CDTF">2020-03-13T10:29:00Z</dcterms:created>
  <dcterms:modified xsi:type="dcterms:W3CDTF">2022-03-22T13:31:00Z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3798600</vt:r8>
  </property>
</Properties>
</file>